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8D" w:rsidRPr="00F223C8" w:rsidRDefault="00C53E8D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</w:t>
      </w:r>
      <w:r>
        <w:rPr>
          <w:b/>
          <w:bCs/>
          <w:color w:val="auto"/>
          <w:sz w:val="22"/>
          <w:szCs w:val="22"/>
        </w:rPr>
        <w:t>адастровым номером 13:08:0102003</w:t>
      </w:r>
      <w:r w:rsidRPr="00F223C8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729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C53E8D" w:rsidRPr="00F223C8" w:rsidTr="003331D0">
        <w:trPr>
          <w:trHeight w:val="333"/>
        </w:trPr>
        <w:tc>
          <w:tcPr>
            <w:tcW w:w="10200" w:type="dxa"/>
            <w:gridSpan w:val="2"/>
          </w:tcPr>
          <w:p w:rsidR="00C53E8D" w:rsidRPr="00F223C8" w:rsidRDefault="00C53E8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C53E8D" w:rsidRPr="00F223C8" w:rsidTr="003331D0"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C53E8D" w:rsidRPr="00F223C8" w:rsidRDefault="00C53E8D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C53E8D" w:rsidRPr="00F223C8" w:rsidRDefault="00C53E8D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C53E8D" w:rsidRPr="00F223C8" w:rsidTr="003331D0"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C53E8D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3E8D" w:rsidRPr="00F223C8" w:rsidRDefault="00C53E8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C53E8D" w:rsidRPr="00F223C8" w:rsidRDefault="00C53E8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C53E8D" w:rsidRPr="00F223C8" w:rsidRDefault="00C53E8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C53E8D" w:rsidRPr="00F223C8" w:rsidRDefault="00C53E8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C53E8D" w:rsidRPr="00F223C8" w:rsidRDefault="00C53E8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C53E8D" w:rsidRPr="00F223C8" w:rsidRDefault="00C53E8D" w:rsidP="00873AAF">
            <w:pPr>
              <w:rPr>
                <w:sz w:val="22"/>
                <w:szCs w:val="22"/>
              </w:rPr>
            </w:pPr>
          </w:p>
        </w:tc>
      </w:tr>
      <w:tr w:rsidR="00C53E8D" w:rsidRPr="00F223C8" w:rsidTr="003331D0"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C53E8D" w:rsidRPr="00F223C8" w:rsidRDefault="00C53E8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C53E8D" w:rsidRPr="00F223C8" w:rsidRDefault="00C53E8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C53E8D" w:rsidRPr="00F223C8" w:rsidTr="003331D0"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C53E8D" w:rsidRPr="00F223C8" w:rsidRDefault="00C53E8D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C53E8D" w:rsidRPr="00F223C8" w:rsidRDefault="00C53E8D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C53E8D" w:rsidRPr="00F223C8" w:rsidTr="003331D0"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C53E8D" w:rsidRPr="00F223C8" w:rsidRDefault="00C53E8D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C53E8D" w:rsidRPr="00F223C8" w:rsidTr="003331D0"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C53E8D" w:rsidRPr="00F223C8" w:rsidRDefault="00C53E8D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  <w:r>
              <w:t xml:space="preserve">, </w:t>
            </w:r>
            <w:r w:rsidRPr="00FB55F8">
              <w:rPr>
                <w:color w:val="0000FF"/>
                <w:sz w:val="22"/>
                <w:szCs w:val="22"/>
              </w:rPr>
              <w:t>http://torgi.gov.ru</w:t>
            </w:r>
          </w:p>
        </w:tc>
      </w:tr>
      <w:tr w:rsidR="00C53E8D" w:rsidRPr="00F223C8" w:rsidTr="003331D0">
        <w:trPr>
          <w:trHeight w:val="189"/>
        </w:trPr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C53E8D" w:rsidRPr="00F223C8" w:rsidRDefault="00C53E8D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C53E8D" w:rsidRPr="00F223C8" w:rsidTr="003331D0">
        <w:tc>
          <w:tcPr>
            <w:tcW w:w="3310" w:type="dxa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C53E8D" w:rsidRPr="00F223C8" w:rsidRDefault="00C53E8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C53E8D" w:rsidRPr="00F223C8" w:rsidTr="003331D0">
        <w:tc>
          <w:tcPr>
            <w:tcW w:w="10200" w:type="dxa"/>
            <w:gridSpan w:val="2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C53E8D" w:rsidRPr="00F223C8" w:rsidTr="003331D0">
        <w:trPr>
          <w:trHeight w:val="257"/>
        </w:trPr>
        <w:tc>
          <w:tcPr>
            <w:tcW w:w="10200" w:type="dxa"/>
            <w:gridSpan w:val="2"/>
          </w:tcPr>
          <w:p w:rsidR="00C53E8D" w:rsidRPr="00F223C8" w:rsidRDefault="00C53E8D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C53E8D" w:rsidRPr="00F223C8" w:rsidRDefault="00C53E8D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393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рп.Зубова Поляна, ул.Новикова-Прибоя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 с к</w:t>
            </w:r>
            <w:r>
              <w:rPr>
                <w:sz w:val="22"/>
                <w:szCs w:val="22"/>
                <w:shd w:val="clear" w:color="auto" w:fill="FFFFFF"/>
              </w:rPr>
              <w:t>адастровым номером 13:08:0102003</w:t>
            </w:r>
            <w:r w:rsidRPr="00F223C8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729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обслуживание  автотранспорта</w:t>
            </w:r>
            <w:r w:rsidRPr="00F223C8">
              <w:rPr>
                <w:sz w:val="22"/>
                <w:szCs w:val="22"/>
                <w:shd w:val="clear" w:color="auto" w:fill="FFFFFF"/>
              </w:rPr>
              <w:t>.</w:t>
            </w:r>
          </w:p>
          <w:p w:rsidR="00C53E8D" w:rsidRPr="00F223C8" w:rsidRDefault="00C53E8D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C53E8D" w:rsidRPr="00F223C8" w:rsidTr="003331D0">
        <w:trPr>
          <w:trHeight w:val="257"/>
        </w:trPr>
        <w:tc>
          <w:tcPr>
            <w:tcW w:w="10200" w:type="dxa"/>
            <w:gridSpan w:val="2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C53E8D" w:rsidRPr="00F223C8" w:rsidRDefault="00C53E8D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C53E8D" w:rsidRPr="00F223C8" w:rsidRDefault="00C53E8D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249319,20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C53E8D" w:rsidRPr="00F223C8" w:rsidRDefault="00C53E8D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249319,20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3739,78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C53E8D" w:rsidRPr="00F223C8" w:rsidTr="003331D0">
        <w:trPr>
          <w:trHeight w:val="257"/>
        </w:trPr>
        <w:tc>
          <w:tcPr>
            <w:tcW w:w="10200" w:type="dxa"/>
            <w:gridSpan w:val="2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C53E8D" w:rsidRPr="00F223C8" w:rsidRDefault="00C53E8D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Условия выдачи аукционной  документации: </w:t>
            </w:r>
            <w:r>
              <w:rPr>
                <w:sz w:val="22"/>
                <w:szCs w:val="22"/>
              </w:rPr>
              <w:t xml:space="preserve">ежедневно кроме выходных и праздничных дней </w:t>
            </w:r>
            <w:r w:rsidRPr="00F223C8">
              <w:rPr>
                <w:sz w:val="22"/>
                <w:szCs w:val="22"/>
              </w:rPr>
              <w:t xml:space="preserve">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23.04.2018</w:t>
            </w:r>
            <w:r w:rsidRPr="00F223C8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 до 17-00 (время московское) 23.05.2018</w:t>
            </w:r>
            <w:r w:rsidRPr="00F223C8">
              <w:rPr>
                <w:sz w:val="22"/>
                <w:szCs w:val="22"/>
              </w:rPr>
              <w:t>г.(кабинет бухгалтерии)</w:t>
            </w:r>
          </w:p>
        </w:tc>
      </w:tr>
      <w:tr w:rsidR="00C53E8D" w:rsidRPr="00F223C8" w:rsidTr="003331D0">
        <w:trPr>
          <w:trHeight w:val="257"/>
        </w:trPr>
        <w:tc>
          <w:tcPr>
            <w:tcW w:w="10200" w:type="dxa"/>
            <w:gridSpan w:val="2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(ежедневно кроме выходных и праздничных дней) 23.04.2018</w:t>
            </w:r>
            <w:r w:rsidRPr="00F223C8">
              <w:rPr>
                <w:sz w:val="22"/>
                <w:szCs w:val="22"/>
              </w:rPr>
              <w:t xml:space="preserve">г. с 8.00 по адресу организатора аукциона </w:t>
            </w:r>
          </w:p>
          <w:p w:rsidR="00C53E8D" w:rsidRPr="00F223C8" w:rsidRDefault="00C53E8D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23.05.2018</w:t>
            </w:r>
            <w:r w:rsidRPr="00F223C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C53E8D" w:rsidRPr="00F223C8" w:rsidTr="003331D0">
        <w:trPr>
          <w:trHeight w:val="257"/>
        </w:trPr>
        <w:tc>
          <w:tcPr>
            <w:tcW w:w="10200" w:type="dxa"/>
            <w:gridSpan w:val="2"/>
          </w:tcPr>
          <w:p w:rsidR="00C53E8D" w:rsidRPr="00F223C8" w:rsidRDefault="00C53E8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24.05.2018</w:t>
            </w:r>
            <w:r w:rsidRPr="00F223C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C53E8D" w:rsidRPr="00F223C8" w:rsidRDefault="00C53E8D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29.05.2018 года с 14-00 (время московское) по 15</w:t>
            </w:r>
            <w:r w:rsidRPr="00F223C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C53E8D" w:rsidRPr="00F223C8" w:rsidTr="003331D0">
        <w:trPr>
          <w:trHeight w:val="257"/>
        </w:trPr>
        <w:tc>
          <w:tcPr>
            <w:tcW w:w="10200" w:type="dxa"/>
            <w:gridSpan w:val="2"/>
          </w:tcPr>
          <w:p w:rsidR="00C53E8D" w:rsidRPr="00F223C8" w:rsidRDefault="00C53E8D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C53E8D" w:rsidRPr="00F223C8" w:rsidRDefault="00C53E8D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C53E8D" w:rsidRPr="00F223C8" w:rsidRDefault="00C53E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C53E8D" w:rsidRPr="00F223C8" w:rsidRDefault="00C53E8D" w:rsidP="008260A2">
      <w:pPr>
        <w:rPr>
          <w:sz w:val="22"/>
          <w:szCs w:val="22"/>
        </w:rPr>
      </w:pPr>
    </w:p>
    <w:p w:rsidR="00C53E8D" w:rsidRPr="00F223C8" w:rsidRDefault="00C53E8D" w:rsidP="008260A2">
      <w:pPr>
        <w:rPr>
          <w:sz w:val="22"/>
          <w:szCs w:val="22"/>
        </w:rPr>
      </w:pPr>
    </w:p>
    <w:sectPr w:rsidR="00C53E8D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C385B"/>
    <w:rsid w:val="000D229C"/>
    <w:rsid w:val="00103E95"/>
    <w:rsid w:val="0014766F"/>
    <w:rsid w:val="00154CD0"/>
    <w:rsid w:val="00163778"/>
    <w:rsid w:val="00166F65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076A4"/>
    <w:rsid w:val="00221A43"/>
    <w:rsid w:val="00221BF5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2F7303"/>
    <w:rsid w:val="00311CA6"/>
    <w:rsid w:val="00316BC9"/>
    <w:rsid w:val="0032027A"/>
    <w:rsid w:val="003331D0"/>
    <w:rsid w:val="003439AC"/>
    <w:rsid w:val="00346D8C"/>
    <w:rsid w:val="0036489F"/>
    <w:rsid w:val="003772EB"/>
    <w:rsid w:val="0039050B"/>
    <w:rsid w:val="00392229"/>
    <w:rsid w:val="003B4A71"/>
    <w:rsid w:val="00410A8B"/>
    <w:rsid w:val="00413DC6"/>
    <w:rsid w:val="004325C1"/>
    <w:rsid w:val="00435B43"/>
    <w:rsid w:val="00450376"/>
    <w:rsid w:val="004603A7"/>
    <w:rsid w:val="00473161"/>
    <w:rsid w:val="00477A1A"/>
    <w:rsid w:val="00482C67"/>
    <w:rsid w:val="004A4427"/>
    <w:rsid w:val="004A67A6"/>
    <w:rsid w:val="004F6FB5"/>
    <w:rsid w:val="00530E61"/>
    <w:rsid w:val="005443A0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628E0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31650"/>
    <w:rsid w:val="0073751F"/>
    <w:rsid w:val="0075653F"/>
    <w:rsid w:val="00762DDA"/>
    <w:rsid w:val="00784844"/>
    <w:rsid w:val="007862D0"/>
    <w:rsid w:val="007B54F5"/>
    <w:rsid w:val="007B70C2"/>
    <w:rsid w:val="007C2102"/>
    <w:rsid w:val="007C38C6"/>
    <w:rsid w:val="007D0BAD"/>
    <w:rsid w:val="007F3B69"/>
    <w:rsid w:val="007F73F6"/>
    <w:rsid w:val="008058FE"/>
    <w:rsid w:val="008154D0"/>
    <w:rsid w:val="00815BC7"/>
    <w:rsid w:val="00823821"/>
    <w:rsid w:val="008260A2"/>
    <w:rsid w:val="00857F19"/>
    <w:rsid w:val="00873AAF"/>
    <w:rsid w:val="008B54DD"/>
    <w:rsid w:val="008C73A8"/>
    <w:rsid w:val="008D1CA3"/>
    <w:rsid w:val="008E45E4"/>
    <w:rsid w:val="009124A8"/>
    <w:rsid w:val="00930002"/>
    <w:rsid w:val="00932E89"/>
    <w:rsid w:val="0097099A"/>
    <w:rsid w:val="00973AFF"/>
    <w:rsid w:val="009850DE"/>
    <w:rsid w:val="0099139B"/>
    <w:rsid w:val="009B0C18"/>
    <w:rsid w:val="009B4719"/>
    <w:rsid w:val="009B7618"/>
    <w:rsid w:val="009C4419"/>
    <w:rsid w:val="009D57E5"/>
    <w:rsid w:val="00A06F71"/>
    <w:rsid w:val="00A25DD4"/>
    <w:rsid w:val="00A31158"/>
    <w:rsid w:val="00A41F71"/>
    <w:rsid w:val="00A42724"/>
    <w:rsid w:val="00A47196"/>
    <w:rsid w:val="00A54895"/>
    <w:rsid w:val="00A607E7"/>
    <w:rsid w:val="00A63F9C"/>
    <w:rsid w:val="00A75AEB"/>
    <w:rsid w:val="00A80259"/>
    <w:rsid w:val="00A97EFA"/>
    <w:rsid w:val="00AB40E5"/>
    <w:rsid w:val="00AC2B55"/>
    <w:rsid w:val="00AC3D4A"/>
    <w:rsid w:val="00AC4502"/>
    <w:rsid w:val="00AC5F3F"/>
    <w:rsid w:val="00AC61C0"/>
    <w:rsid w:val="00AF2F53"/>
    <w:rsid w:val="00AF4BDE"/>
    <w:rsid w:val="00B04FF6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C2D00"/>
    <w:rsid w:val="00BE426D"/>
    <w:rsid w:val="00BF0EFD"/>
    <w:rsid w:val="00C06356"/>
    <w:rsid w:val="00C063AC"/>
    <w:rsid w:val="00C16833"/>
    <w:rsid w:val="00C21AEF"/>
    <w:rsid w:val="00C44ACF"/>
    <w:rsid w:val="00C47A73"/>
    <w:rsid w:val="00C53E8D"/>
    <w:rsid w:val="00C570C4"/>
    <w:rsid w:val="00C76568"/>
    <w:rsid w:val="00CB7C9C"/>
    <w:rsid w:val="00CE0D23"/>
    <w:rsid w:val="00CF50C9"/>
    <w:rsid w:val="00CF53C7"/>
    <w:rsid w:val="00D029DC"/>
    <w:rsid w:val="00D0640D"/>
    <w:rsid w:val="00D13A38"/>
    <w:rsid w:val="00D33C54"/>
    <w:rsid w:val="00D41003"/>
    <w:rsid w:val="00D410EF"/>
    <w:rsid w:val="00D4686C"/>
    <w:rsid w:val="00D57601"/>
    <w:rsid w:val="00D65249"/>
    <w:rsid w:val="00D80CF0"/>
    <w:rsid w:val="00DA7667"/>
    <w:rsid w:val="00DD61B5"/>
    <w:rsid w:val="00DD7699"/>
    <w:rsid w:val="00E26F3A"/>
    <w:rsid w:val="00E308E3"/>
    <w:rsid w:val="00E554B5"/>
    <w:rsid w:val="00E62E46"/>
    <w:rsid w:val="00E922DF"/>
    <w:rsid w:val="00EA1067"/>
    <w:rsid w:val="00EA18BC"/>
    <w:rsid w:val="00EA5EA3"/>
    <w:rsid w:val="00ED734A"/>
    <w:rsid w:val="00EE6561"/>
    <w:rsid w:val="00EF4A33"/>
    <w:rsid w:val="00F07DBC"/>
    <w:rsid w:val="00F1671D"/>
    <w:rsid w:val="00F223C8"/>
    <w:rsid w:val="00F35118"/>
    <w:rsid w:val="00F351FB"/>
    <w:rsid w:val="00F45877"/>
    <w:rsid w:val="00F629D6"/>
    <w:rsid w:val="00F66539"/>
    <w:rsid w:val="00F720B5"/>
    <w:rsid w:val="00F73D2B"/>
    <w:rsid w:val="00FB23C9"/>
    <w:rsid w:val="00FB55F8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796</Words>
  <Characters>4538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2</cp:revision>
  <cp:lastPrinted>2018-04-17T13:35:00Z</cp:lastPrinted>
  <dcterms:created xsi:type="dcterms:W3CDTF">2018-04-17T13:46:00Z</dcterms:created>
  <dcterms:modified xsi:type="dcterms:W3CDTF">2018-04-17T13:46:00Z</dcterms:modified>
</cp:coreProperties>
</file>